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5B24E" w14:textId="77777777" w:rsidR="00535962" w:rsidRPr="00F7167E" w:rsidRDefault="000D5B8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025B27F" wp14:editId="3025B280">
                <wp:simplePos x="0" y="0"/>
                <wp:positionH relativeFrom="column">
                  <wp:posOffset>6709558</wp:posOffset>
                </wp:positionH>
                <wp:positionV relativeFrom="paragraph">
                  <wp:posOffset>-581891</wp:posOffset>
                </wp:positionV>
                <wp:extent cx="2185456" cy="701040"/>
                <wp:effectExtent l="0" t="0" r="2476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456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1302468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76224143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EAE884" w14:textId="77777777" w:rsidR="002A228E" w:rsidRPr="002A228E" w:rsidRDefault="002A228E" w:rsidP="002A228E">
                                            <w:r w:rsidRPr="002A228E">
                                              <w:rPr>
                                                <w:rStyle w:val="Style2"/>
                                              </w:rPr>
                                              <w:t>SUPBANCO-UC-CD-2021-0055</w:t>
                                            </w:r>
                                          </w:p>
                                        </w:sdtContent>
                                      </w:sdt>
                                      <w:p w14:paraId="6EE6DB67" w14:textId="77777777" w:rsidR="002A228E" w:rsidRPr="002A228E" w:rsidRDefault="007E31F8" w:rsidP="002A228E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3025B2A1" w14:textId="297BFB40" w:rsidR="00957FDA" w:rsidRPr="00535962" w:rsidRDefault="007E31F8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25B2A2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5B27F" id="Group 21" o:spid="_x0000_s1026" style="position:absolute;margin-left:528.3pt;margin-top:-45.8pt;width:172.1pt;height:55.2pt;z-index:251667456" coordorigin="12866,523" coordsize="2544,1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&#13;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&#13;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&#13;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1302468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76224143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EAE884" w14:textId="77777777" w:rsidR="002A228E" w:rsidRPr="002A228E" w:rsidRDefault="002A228E" w:rsidP="002A228E">
                                      <w:r w:rsidRPr="002A228E">
                                        <w:rPr>
                                          <w:rStyle w:val="Style2"/>
                                        </w:rPr>
                                        <w:t>SUPBANCO-UC-CD-2021-0055</w:t>
                                      </w:r>
                                    </w:p>
                                  </w:sdtContent>
                                </w:sdt>
                                <w:p w14:paraId="6EE6DB67" w14:textId="77777777" w:rsidR="002A228E" w:rsidRPr="002A228E" w:rsidRDefault="007E31F8" w:rsidP="002A228E">
                                  <w:pPr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3025B2A1" w14:textId="297BFB40" w:rsidR="00957FDA" w:rsidRPr="00535962" w:rsidRDefault="007E31F8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" fillcolor="black [3213]" strokecolor="white [3212]" strokeweight="3pt">
                    <v:textbox>
                      <w:txbxContent>
                        <w:p w14:paraId="3025B2A2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3D0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025B281" wp14:editId="3025B282">
                <wp:simplePos x="0" y="0"/>
                <wp:positionH relativeFrom="column">
                  <wp:posOffset>7566025</wp:posOffset>
                </wp:positionH>
                <wp:positionV relativeFrom="paragraph">
                  <wp:posOffset>422275</wp:posOffset>
                </wp:positionV>
                <wp:extent cx="152082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3" w14:textId="77777777" w:rsidR="0026335F" w:rsidRPr="0026335F" w:rsidRDefault="007E31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1" id="Text Box 12" o:spid="_x0000_s1031" type="#_x0000_t202" style="position:absolute;margin-left:595.75pt;margin-top:33.25pt;width:119.75pt;height:21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" filled="f" stroked="f">
                <v:textbox>
                  <w:txbxContent>
                    <w:p w14:paraId="3025B2A3" w14:textId="77777777" w:rsidR="0026335F" w:rsidRPr="0026335F" w:rsidRDefault="007E3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43D0A">
        <w:rPr>
          <w:noProof/>
          <w:lang w:val="es-DO" w:eastAsia="es-DO"/>
        </w:rPr>
        <w:drawing>
          <wp:anchor distT="0" distB="0" distL="114300" distR="114300" simplePos="0" relativeHeight="251649024" behindDoc="0" locked="0" layoutInCell="1" allowOverlap="1" wp14:anchorId="3025B283" wp14:editId="3025B284">
            <wp:simplePos x="0" y="0"/>
            <wp:positionH relativeFrom="column">
              <wp:posOffset>4035425</wp:posOffset>
            </wp:positionH>
            <wp:positionV relativeFrom="paragraph">
              <wp:posOffset>-688340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D0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25B285" wp14:editId="3025B286">
                <wp:simplePos x="0" y="0"/>
                <wp:positionH relativeFrom="column">
                  <wp:posOffset>2771140</wp:posOffset>
                </wp:positionH>
                <wp:positionV relativeFrom="paragraph">
                  <wp:posOffset>121285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4" w14:textId="77777777" w:rsidR="002E1412" w:rsidRPr="002E1412" w:rsidRDefault="007E31F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5164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</w:t>
                                </w:r>
                                <w:r w:rsidR="00551642">
                                  <w:rPr>
                                    <w:rStyle w:val="Style6"/>
                                  </w:rPr>
                                  <w:t>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5" id="Text Box 16" o:spid="_x0000_s1032" type="#_x0000_t202" style="position:absolute;margin-left:218.2pt;margin-top:9.55pt;width:260.75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" stroked="f">
                <v:textbox>
                  <w:txbxContent>
                    <w:p w14:paraId="3025B2A4" w14:textId="77777777" w:rsidR="002E1412" w:rsidRPr="002E1412" w:rsidRDefault="007E31F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51642">
                            <w:rPr>
                              <w:rStyle w:val="Style6"/>
                              <w:sz w:val="24"/>
                              <w:szCs w:val="24"/>
                            </w:rPr>
                            <w:t>S</w:t>
                          </w:r>
                          <w:r w:rsidR="00551642">
                            <w:rPr>
                              <w:rStyle w:val="Style6"/>
                            </w:rPr>
                            <w:t>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43D0A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5B287" wp14:editId="3025B288">
                <wp:simplePos x="0" y="0"/>
                <wp:positionH relativeFrom="column">
                  <wp:posOffset>3439160</wp:posOffset>
                </wp:positionH>
                <wp:positionV relativeFrom="paragraph">
                  <wp:posOffset>382270</wp:posOffset>
                </wp:positionV>
                <wp:extent cx="1993265" cy="454660"/>
                <wp:effectExtent l="635" t="4445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5" w14:textId="77777777" w:rsidR="00F7443C" w:rsidRPr="004767CC" w:rsidRDefault="007E31F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7" id="Text Box 18" o:spid="_x0000_s1033" type="#_x0000_t202" style="position:absolute;margin-left:270.8pt;margin-top:30.1pt;width:156.95pt;height:3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" stroked="f">
                <v:textbox>
                  <w:txbxContent>
                    <w:p w14:paraId="3025B2A5" w14:textId="77777777" w:rsidR="00F7443C" w:rsidRPr="004767CC" w:rsidRDefault="007E31F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43D0A" w:rsidRPr="00643D0A">
        <w:rPr>
          <w:noProof/>
          <w:lang w:val="es-DO" w:eastAsia="es-DO"/>
        </w:rPr>
        <w:drawing>
          <wp:inline distT="0" distB="0" distL="0" distR="0" wp14:anchorId="3025B289" wp14:editId="3025B28A">
            <wp:extent cx="2085975" cy="514350"/>
            <wp:effectExtent l="0" t="0" r="0" b="0"/>
            <wp:docPr id="2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horizontal.png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3923" r="-1728"/>
                    <a:stretch/>
                  </pic:blipFill>
                  <pic:spPr bwMode="auto">
                    <a:xfrm>
                      <a:off x="0" y="0"/>
                      <a:ext cx="2087505" cy="514727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5BE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25B28B" wp14:editId="3025B28C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B" id="Text Box 20" o:spid="_x0000_s1034" type="#_x0000_t202" style="position:absolute;margin-left:-19pt;margin-top:-48.45pt;width:74.65pt;height:2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" filled="f" stroked="f">
                <v:textbox inset="0,0,0,0">
                  <w:txbxContent>
                    <w:p w14:paraId="3025B2A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3025B24F" w14:textId="77777777" w:rsidR="00535962" w:rsidRDefault="00885BE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25B28D" wp14:editId="3025B28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31F8">
                              <w:fldChar w:fldCharType="begin"/>
                            </w:r>
                            <w:r w:rsidR="007E31F8">
                              <w:instrText xml:space="preserve"> NUMPAGES   \* MERGEFORMAT </w:instrText>
                            </w:r>
                            <w:r w:rsidR="007E31F8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31F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D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" filled="f" stroked="f">
                <v:textbox>
                  <w:txbxContent>
                    <w:p w14:paraId="3025B2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31F8">
                        <w:fldChar w:fldCharType="begin"/>
                      </w:r>
                      <w:r w:rsidR="007E31F8">
                        <w:instrText xml:space="preserve"> NUMPAGES   \* MERGEFORMAT </w:instrText>
                      </w:r>
                      <w:r w:rsidR="007E31F8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3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025B25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6877"/>
        <w:gridCol w:w="1276"/>
        <w:gridCol w:w="1275"/>
        <w:gridCol w:w="1665"/>
        <w:gridCol w:w="2147"/>
        <w:gridCol w:w="10"/>
      </w:tblGrid>
      <w:tr w:rsidR="00AB7BF3" w14:paraId="3025B258" w14:textId="77777777" w:rsidTr="00AB7BF3">
        <w:trPr>
          <w:trHeight w:val="560"/>
          <w:jc w:val="center"/>
        </w:trPr>
        <w:tc>
          <w:tcPr>
            <w:tcW w:w="849" w:type="dxa"/>
            <w:vAlign w:val="center"/>
          </w:tcPr>
          <w:p w14:paraId="3025B251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6877" w:type="dxa"/>
            <w:vAlign w:val="center"/>
          </w:tcPr>
          <w:p w14:paraId="3025B252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025B253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025B254" w14:textId="77777777" w:rsidR="00AB7BF3" w:rsidRPr="00131369" w:rsidRDefault="00AB7BF3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14:paraId="3025B255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665" w:type="dxa"/>
            <w:vAlign w:val="center"/>
          </w:tcPr>
          <w:p w14:paraId="3025B256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2157" w:type="dxa"/>
            <w:gridSpan w:val="2"/>
            <w:vAlign w:val="center"/>
          </w:tcPr>
          <w:p w14:paraId="3025B257" w14:textId="77777777" w:rsidR="00AB7BF3" w:rsidRPr="00131369" w:rsidRDefault="00AB7BF3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0D5B84" w14:paraId="3025B25F" w14:textId="77777777" w:rsidTr="001E7C66">
        <w:trPr>
          <w:trHeight w:val="457"/>
          <w:jc w:val="center"/>
        </w:trPr>
        <w:tc>
          <w:tcPr>
            <w:tcW w:w="849" w:type="dxa"/>
          </w:tcPr>
          <w:p w14:paraId="3025B259" w14:textId="77777777" w:rsidR="000D5B84" w:rsidRDefault="000D5B84" w:rsidP="000D5B84">
            <w:r>
              <w:t>1</w:t>
            </w:r>
          </w:p>
        </w:tc>
        <w:tc>
          <w:tcPr>
            <w:tcW w:w="6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B25A" w14:textId="4228FDA0" w:rsidR="000D5B84" w:rsidRPr="00FF601B" w:rsidRDefault="00FF601B" w:rsidP="00FF601B">
            <w:pPr>
              <w:pStyle w:val="NormalWeb"/>
            </w:pPr>
            <w:r w:rsidRPr="00FF601B">
              <w:t xml:space="preserve">Aplicación de estuco color blanco en el área de la escalera M2 que va desde el 1er. nivel al 2do nivel en el lobby. </w:t>
            </w:r>
          </w:p>
        </w:tc>
        <w:tc>
          <w:tcPr>
            <w:tcW w:w="1276" w:type="dxa"/>
          </w:tcPr>
          <w:p w14:paraId="3025B25B" w14:textId="76F71FE1" w:rsidR="000D5B84" w:rsidRDefault="007E31F8" w:rsidP="000D5B84">
            <w:r>
              <w:t>M2</w:t>
            </w:r>
          </w:p>
        </w:tc>
        <w:tc>
          <w:tcPr>
            <w:tcW w:w="1275" w:type="dxa"/>
          </w:tcPr>
          <w:p w14:paraId="3025B25C" w14:textId="684C3848" w:rsidR="000D5B84" w:rsidRDefault="007E31F8" w:rsidP="000D5B84">
            <w:r>
              <w:t>51.66</w:t>
            </w:r>
          </w:p>
        </w:tc>
        <w:tc>
          <w:tcPr>
            <w:tcW w:w="1665" w:type="dxa"/>
          </w:tcPr>
          <w:p w14:paraId="3025B25D" w14:textId="77777777" w:rsidR="000D5B84" w:rsidRDefault="000D5B84" w:rsidP="000D5B84"/>
        </w:tc>
        <w:tc>
          <w:tcPr>
            <w:tcW w:w="2157" w:type="dxa"/>
            <w:gridSpan w:val="2"/>
          </w:tcPr>
          <w:p w14:paraId="3025B25E" w14:textId="77777777" w:rsidR="000D5B84" w:rsidRDefault="000D5B84" w:rsidP="000D5B84"/>
        </w:tc>
      </w:tr>
      <w:tr w:rsidR="000D5B84" w14:paraId="3025B266" w14:textId="77777777" w:rsidTr="001E7C66">
        <w:trPr>
          <w:trHeight w:val="477"/>
          <w:jc w:val="center"/>
        </w:trPr>
        <w:tc>
          <w:tcPr>
            <w:tcW w:w="849" w:type="dxa"/>
          </w:tcPr>
          <w:p w14:paraId="3025B260" w14:textId="77777777" w:rsidR="000D5B84" w:rsidRDefault="000D5B84" w:rsidP="000D5B84">
            <w:r>
              <w:t>2</w:t>
            </w:r>
          </w:p>
        </w:tc>
        <w:tc>
          <w:tcPr>
            <w:tcW w:w="6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B261" w14:textId="722E091E" w:rsidR="000D5B84" w:rsidRPr="007E31F8" w:rsidRDefault="00FF601B" w:rsidP="007E31F8">
            <w:pPr>
              <w:pStyle w:val="NormalWeb"/>
            </w:pPr>
            <w:r w:rsidRPr="00FF601B">
              <w:t xml:space="preserve">Aplicación de estuco color blanco incluyendo adherente y M2 masilla en la pared de mármol del lobby de 1er nivel. </w:t>
            </w:r>
          </w:p>
        </w:tc>
        <w:tc>
          <w:tcPr>
            <w:tcW w:w="1276" w:type="dxa"/>
          </w:tcPr>
          <w:p w14:paraId="3025B262" w14:textId="7D4B100E" w:rsidR="000D5B84" w:rsidRDefault="007E31F8" w:rsidP="000D5B84">
            <w:r>
              <w:t>M2</w:t>
            </w:r>
          </w:p>
        </w:tc>
        <w:tc>
          <w:tcPr>
            <w:tcW w:w="1275" w:type="dxa"/>
          </w:tcPr>
          <w:p w14:paraId="3025B263" w14:textId="5523E969" w:rsidR="000D5B84" w:rsidRDefault="007E31F8" w:rsidP="000D5B84">
            <w:r>
              <w:t>50.72</w:t>
            </w:r>
          </w:p>
        </w:tc>
        <w:tc>
          <w:tcPr>
            <w:tcW w:w="1665" w:type="dxa"/>
          </w:tcPr>
          <w:p w14:paraId="3025B264" w14:textId="77777777" w:rsidR="000D5B84" w:rsidRDefault="000D5B84" w:rsidP="000D5B84"/>
        </w:tc>
        <w:tc>
          <w:tcPr>
            <w:tcW w:w="2157" w:type="dxa"/>
            <w:gridSpan w:val="2"/>
          </w:tcPr>
          <w:p w14:paraId="3025B265" w14:textId="77777777" w:rsidR="000D5B84" w:rsidRDefault="000D5B84" w:rsidP="000D5B84"/>
        </w:tc>
      </w:tr>
      <w:tr w:rsidR="000D5B84" w14:paraId="3025B278" w14:textId="77777777" w:rsidTr="00AB7BF3">
        <w:trPr>
          <w:gridAfter w:val="1"/>
          <w:wAfter w:w="10" w:type="dxa"/>
          <w:trHeight w:val="477"/>
          <w:jc w:val="center"/>
        </w:trPr>
        <w:tc>
          <w:tcPr>
            <w:tcW w:w="14089" w:type="dxa"/>
            <w:gridSpan w:val="6"/>
          </w:tcPr>
          <w:p w14:paraId="3025B275" w14:textId="77777777" w:rsidR="000D5B84" w:rsidRPr="000D5B84" w:rsidRDefault="000D5B84" w:rsidP="000D5B84"/>
          <w:p w14:paraId="3025B276" w14:textId="77777777" w:rsidR="000D5B84" w:rsidRPr="000D5B84" w:rsidRDefault="000D5B84" w:rsidP="000D5B84">
            <w:proofErr w:type="gramStart"/>
            <w:r w:rsidRPr="000D5B84">
              <w:t>VALOR  TOTAL</w:t>
            </w:r>
            <w:proofErr w:type="gramEnd"/>
            <w:r w:rsidRPr="000D5B84">
              <w:t xml:space="preserve"> DE LA OFERTA: ………………………………………..……… RD$</w:t>
            </w:r>
          </w:p>
          <w:p w14:paraId="3025B277" w14:textId="77777777" w:rsidR="000D5B84" w:rsidRPr="000D5B84" w:rsidRDefault="000D5B84" w:rsidP="000D5B84">
            <w:r w:rsidRPr="000D5B84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025B279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3025B27A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025B27B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025B27C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025B27D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25B27E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85BEF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25B28F" wp14:editId="3025B29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5B2A8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B28F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" filled="f" stroked="f">
                <v:textbox inset=",.3mm">
                  <w:txbxContent>
                    <w:p w14:paraId="3025B2A8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5B293" w14:textId="77777777" w:rsidR="00AF5356" w:rsidRDefault="00AF5356" w:rsidP="001007E7">
      <w:pPr>
        <w:spacing w:after="0" w:line="240" w:lineRule="auto"/>
      </w:pPr>
      <w:r>
        <w:separator/>
      </w:r>
    </w:p>
  </w:endnote>
  <w:endnote w:type="continuationSeparator" w:id="0">
    <w:p w14:paraId="3025B294" w14:textId="77777777" w:rsidR="00AF5356" w:rsidRDefault="00AF535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5B295" w14:textId="77777777" w:rsidR="001007E7" w:rsidRDefault="00885BE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25B299" wp14:editId="3025B29A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5B2A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025B2A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025B2AB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25B2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" filled="f" stroked="f">
              <v:textbox style="mso-fit-shape-to-text:t" inset="0,0,0,0">
                <w:txbxContent>
                  <w:p w14:paraId="3025B2A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025B2A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025B2AB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025B296" w14:textId="77777777" w:rsidR="001007E7" w:rsidRDefault="00885BEF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25B29B" wp14:editId="3025B29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5B2A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25B29B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" filled="f" stroked="f">
              <v:textbox inset="0,0,0,0">
                <w:txbxContent>
                  <w:p w14:paraId="3025B2A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025B297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025B29D" wp14:editId="3025B29E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025B29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5B291" w14:textId="77777777" w:rsidR="00AF5356" w:rsidRDefault="00AF5356" w:rsidP="001007E7">
      <w:pPr>
        <w:spacing w:after="0" w:line="240" w:lineRule="auto"/>
      </w:pPr>
      <w:r>
        <w:separator/>
      </w:r>
    </w:p>
  </w:footnote>
  <w:footnote w:type="continuationSeparator" w:id="0">
    <w:p w14:paraId="3025B292" w14:textId="77777777" w:rsidR="00AF5356" w:rsidRDefault="00AF5356" w:rsidP="001007E7">
      <w:pPr>
        <w:spacing w:after="0" w:line="240" w:lineRule="auto"/>
      </w:pPr>
      <w:r>
        <w:continuationSeparator/>
      </w:r>
    </w:p>
  </w:footnote>
  <w:footnote w:id="1">
    <w:p w14:paraId="3025B29F" w14:textId="77777777" w:rsidR="00AB7BF3" w:rsidRPr="00403697" w:rsidRDefault="00AB7BF3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025B2A0" w14:textId="77777777" w:rsidR="00AB7BF3" w:rsidRPr="008A3F41" w:rsidRDefault="00AB7BF3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033E58"/>
    <w:multiLevelType w:val="multilevel"/>
    <w:tmpl w:val="CFA6C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781EF1"/>
    <w:multiLevelType w:val="multilevel"/>
    <w:tmpl w:val="88661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D5B84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A228E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2F55"/>
    <w:rsid w:val="0042490F"/>
    <w:rsid w:val="00466B9C"/>
    <w:rsid w:val="004767CC"/>
    <w:rsid w:val="0049643D"/>
    <w:rsid w:val="004C4743"/>
    <w:rsid w:val="004E4F9F"/>
    <w:rsid w:val="00535962"/>
    <w:rsid w:val="00551642"/>
    <w:rsid w:val="005B442B"/>
    <w:rsid w:val="005D0D63"/>
    <w:rsid w:val="00611A07"/>
    <w:rsid w:val="0062592A"/>
    <w:rsid w:val="00643D0A"/>
    <w:rsid w:val="006506D0"/>
    <w:rsid w:val="00651E48"/>
    <w:rsid w:val="006709BC"/>
    <w:rsid w:val="00780880"/>
    <w:rsid w:val="007B4164"/>
    <w:rsid w:val="007B6F6F"/>
    <w:rsid w:val="007E31F8"/>
    <w:rsid w:val="00810515"/>
    <w:rsid w:val="0083342F"/>
    <w:rsid w:val="00854B4F"/>
    <w:rsid w:val="00885BE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B7BF3"/>
    <w:rsid w:val="00AC7631"/>
    <w:rsid w:val="00AD7919"/>
    <w:rsid w:val="00AF0D2F"/>
    <w:rsid w:val="00AF5356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  <w:rsid w:val="00FF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025B24E"/>
  <w15:docId w15:val="{293E6D37-2195-4A07-832F-C21B5541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FF6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2" ma:contentTypeDescription="Create a new document." ma:contentTypeScope="" ma:versionID="237be19c04bb370317a62894ff1bea9f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9C6FD-39F2-40F3-A78A-AA51E6BE2F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BC7F2D-3A51-49B8-A714-17645BC414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AB66CA-1E5C-4E12-9FB6-8D4B6576D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E72AF3-A2E4-4DCF-8523-436266C5D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Settings\yvolquez\My Documents\MODELO DE GESTIÓN\DOCUMENTOS ESTÁNDAR\SNAP.F.0007 - Oferta Ecónomica.dotx</Template>
  <TotalTime>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sb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Solis</cp:lastModifiedBy>
  <cp:revision>10</cp:revision>
  <cp:lastPrinted>2011-03-04T18:27:00Z</cp:lastPrinted>
  <dcterms:created xsi:type="dcterms:W3CDTF">2014-02-28T14:35:00Z</dcterms:created>
  <dcterms:modified xsi:type="dcterms:W3CDTF">2021-06-07T13:28:00Z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